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8 - Estricharbeiten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8 - Gewerk: Estricharbeiten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